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#99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bookmarkStart w:id="0" w:name="_GoBack"/>
      <w:bookmarkEnd w:id="0"/>
      <w:r w:rsidR="00F90AFF" w:rsidRPr="00282B2B">
        <w:rPr>
          <w:b/>
          <w:sz w:val="28"/>
        </w:rPr>
        <w:t>R5-2</w:t>
      </w:r>
      <w:r w:rsidR="00D730CE">
        <w:rPr>
          <w:b/>
          <w:sz w:val="28"/>
        </w:rPr>
        <w:t>3</w:t>
      </w:r>
      <w:r w:rsidR="002E3BD0">
        <w:rPr>
          <w:b/>
          <w:sz w:val="28"/>
        </w:rPr>
        <w:t>3178</w:t>
      </w:r>
    </w:p>
    <w:p w:rsidR="00854A16" w:rsidRPr="006A1C35" w:rsidRDefault="009630B7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Incheon, Korea, 22</w:t>
      </w:r>
      <w:r w:rsidRPr="0075550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7555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  <w:r w:rsidR="009F45AF">
        <w:rPr>
          <w:rFonts w:ascii="Arial" w:hAnsi="Arial"/>
          <w:sz w:val="24"/>
        </w:rPr>
        <w:t>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611138" w:rsidRPr="006A1C35">
        <w:rPr>
          <w:rFonts w:ascii="Arial" w:hAnsi="Arial"/>
          <w:sz w:val="24"/>
        </w:rPr>
        <w:t>PRD-17 on Guidance to Work Item Codes (post RAN#</w:t>
      </w:r>
      <w:r w:rsidR="009630B7">
        <w:rPr>
          <w:rFonts w:ascii="Arial" w:hAnsi="Arial"/>
          <w:sz w:val="24"/>
        </w:rPr>
        <w:t>100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100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10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9630B7">
        <w:rPr>
          <w:lang w:val="en-US"/>
        </w:rPr>
        <w:t>9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100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r w:rsidRPr="006A1C35">
              <w:t>Tdoc</w:t>
            </w:r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B055BE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B055BE" w:rsidRDefault="00230EC8" w:rsidP="004550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0879</w:t>
            </w:r>
          </w:p>
          <w:p w:rsidR="00455011" w:rsidRPr="00455011" w:rsidRDefault="00455011" w:rsidP="004550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2301</w:t>
            </w:r>
          </w:p>
        </w:tc>
        <w:tc>
          <w:tcPr>
            <w:tcW w:w="3544" w:type="dxa"/>
            <w:shd w:val="clear" w:color="auto" w:fill="auto"/>
          </w:tcPr>
          <w:p w:rsidR="00B055BE" w:rsidRPr="00455011" w:rsidRDefault="002E765C" w:rsidP="00B055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UE Conformance Test Aspects - Access Traffic Steering, Switch and Splitting support in 5G system</w:t>
            </w:r>
          </w:p>
        </w:tc>
        <w:tc>
          <w:tcPr>
            <w:tcW w:w="2693" w:type="dxa"/>
            <w:shd w:val="clear" w:color="auto" w:fill="auto"/>
          </w:tcPr>
          <w:p w:rsidR="00B055BE" w:rsidRPr="00455011" w:rsidRDefault="00B055BE" w:rsidP="00B055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ATSSS-UEConTest</w:t>
            </w:r>
          </w:p>
        </w:tc>
        <w:tc>
          <w:tcPr>
            <w:tcW w:w="1134" w:type="dxa"/>
            <w:shd w:val="clear" w:color="auto" w:fill="auto"/>
          </w:tcPr>
          <w:p w:rsidR="00B055BE" w:rsidRPr="00455011" w:rsidRDefault="00B055BE" w:rsidP="00B055BE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B055BE" w:rsidRPr="00455011" w:rsidRDefault="00B055BE" w:rsidP="00B055BE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1264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2403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NR Uplink Data Compression (UDC)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NR_UDC-UEConTest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0870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2502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on UE Conformance - High power UE (power class 2) for EN-DC with 1 LTE band + 1 NR TDD band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ENDC_UE_PC2_R17_NR_TDD-UEConTest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1145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2775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UE Conformance - Enhancement of Network Slicing Phase 2; rapporteur CMCC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eNS_Ph2-UEConTest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38.523-1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1150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2807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UE Conformance - Enhanced NR support for high speed train scenario for frequency range 1 (FR1); rapporteur CMCC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NR_HST_FR1_enh-UEConTest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/>
                <w:sz w:val="16"/>
                <w:szCs w:val="16"/>
              </w:rPr>
              <w:t>38.521-4</w:t>
            </w:r>
          </w:p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/>
                <w:sz w:val="16"/>
                <w:szCs w:val="16"/>
              </w:rPr>
              <w:t>38.533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230EC8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</w:t>
            </w: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-23</w:t>
            </w:r>
            <w:r w:rsid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1238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3111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Status report for WI: UE Conformance - Additional NR bands for UL-MIMO in Rel-17; rapporteur: Huawei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NR_bands_UL_MIMO_PC3_R17-UEConTest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</w:rPr>
            </w:pPr>
            <w:r w:rsidRPr="00455011">
              <w:rPr>
                <w:rFonts w:eastAsia="PMingLiU" w:hint="eastAsia"/>
                <w:sz w:val="16"/>
                <w:szCs w:val="16"/>
              </w:rPr>
              <w:t>38.521-1</w:t>
            </w:r>
          </w:p>
        </w:tc>
      </w:tr>
      <w:tr w:rsidR="00230EC8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230EC8" w:rsidRDefault="00455011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RP-230915</w:t>
            </w:r>
          </w:p>
          <w:p w:rsidR="00455011" w:rsidRPr="00455011" w:rsidRDefault="00455011" w:rsidP="00455011">
            <w:pPr>
              <w:spacing w:after="0"/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</w:t>
            </w: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2902</w:t>
            </w:r>
          </w:p>
        </w:tc>
        <w:tc>
          <w:tcPr>
            <w:tcW w:w="3544" w:type="dxa"/>
            <w:shd w:val="clear" w:color="auto" w:fill="auto"/>
          </w:tcPr>
          <w:p w:rsidR="00230EC8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LTE-NR &amp; NR-NR Dual Connectivity and NR CA enhancements</w:t>
            </w:r>
          </w:p>
        </w:tc>
        <w:tc>
          <w:tcPr>
            <w:tcW w:w="2693" w:type="dxa"/>
            <w:shd w:val="clear" w:color="auto" w:fill="auto"/>
          </w:tcPr>
          <w:p w:rsidR="00230EC8" w:rsidRPr="00455011" w:rsidRDefault="00230EC8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LTE_NR_DC_CA_enh-UEConTest</w:t>
            </w:r>
          </w:p>
        </w:tc>
        <w:tc>
          <w:tcPr>
            <w:tcW w:w="1134" w:type="dxa"/>
            <w:shd w:val="clear" w:color="auto" w:fill="auto"/>
          </w:tcPr>
          <w:p w:rsidR="00230EC8" w:rsidRPr="00455011" w:rsidRDefault="00230EC8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230EC8" w:rsidRDefault="002E765C" w:rsidP="00230EC8">
            <w:pPr>
              <w:pStyle w:val="TAL"/>
              <w:rPr>
                <w:rFonts w:eastAsia="PMingLiU"/>
                <w:sz w:val="16"/>
                <w:szCs w:val="16"/>
                <w:lang w:val="en-US" w:eastAsia="zh-TW"/>
              </w:rPr>
            </w:pPr>
            <w:r>
              <w:rPr>
                <w:rFonts w:eastAsia="PMingLiU" w:hint="eastAsia"/>
                <w:sz w:val="16"/>
                <w:szCs w:val="16"/>
                <w:lang w:val="en-US" w:eastAsia="zh-TW"/>
              </w:rPr>
              <w:t>38.521-1</w:t>
            </w:r>
          </w:p>
          <w:p w:rsidR="002E765C" w:rsidRDefault="002E765C" w:rsidP="00230EC8">
            <w:pPr>
              <w:pStyle w:val="TAL"/>
              <w:rPr>
                <w:rFonts w:eastAsia="PMingLiU"/>
                <w:sz w:val="16"/>
                <w:szCs w:val="16"/>
                <w:lang w:val="en-US" w:eastAsia="zh-TW"/>
              </w:rPr>
            </w:pPr>
            <w:r>
              <w:rPr>
                <w:rFonts w:eastAsia="PMingLiU"/>
                <w:sz w:val="16"/>
                <w:szCs w:val="16"/>
                <w:lang w:val="en-US" w:eastAsia="zh-TW"/>
              </w:rPr>
              <w:t>38.533</w:t>
            </w:r>
          </w:p>
          <w:p w:rsidR="002E765C" w:rsidRPr="00455011" w:rsidRDefault="002E765C" w:rsidP="00230EC8">
            <w:pPr>
              <w:pStyle w:val="TAL"/>
              <w:rPr>
                <w:rFonts w:eastAsia="PMingLiU"/>
                <w:sz w:val="16"/>
                <w:szCs w:val="16"/>
                <w:lang w:val="en-US" w:eastAsia="zh-TW"/>
              </w:rPr>
            </w:pPr>
            <w:r>
              <w:rPr>
                <w:rFonts w:eastAsia="PMingLiU"/>
                <w:sz w:val="16"/>
                <w:szCs w:val="16"/>
                <w:lang w:val="en-US" w:eastAsia="zh-TW"/>
              </w:rPr>
              <w:t>38.523-1</w:t>
            </w:r>
          </w:p>
        </w:tc>
      </w:tr>
      <w:tr w:rsidR="00966E47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455011" w:rsidRDefault="00966E47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RP-23</w:t>
            </w:r>
            <w:r w:rsidR="00455011"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1323</w:t>
            </w:r>
          </w:p>
          <w:p w:rsidR="00966E47" w:rsidRPr="00455011" w:rsidRDefault="00455011" w:rsidP="00455011">
            <w:pPr>
              <w:spacing w:after="0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R5-232843</w:t>
            </w:r>
          </w:p>
        </w:tc>
        <w:tc>
          <w:tcPr>
            <w:tcW w:w="3544" w:type="dxa"/>
            <w:shd w:val="clear" w:color="auto" w:fill="auto"/>
          </w:tcPr>
          <w:p w:rsidR="00966E47" w:rsidRPr="00455011" w:rsidRDefault="002E765C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2E765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Rel -16 for CLI handling for NR</w:t>
            </w:r>
          </w:p>
        </w:tc>
        <w:tc>
          <w:tcPr>
            <w:tcW w:w="2693" w:type="dxa"/>
            <w:shd w:val="clear" w:color="auto" w:fill="auto"/>
          </w:tcPr>
          <w:p w:rsidR="00966E47" w:rsidRPr="00455011" w:rsidRDefault="00966E47" w:rsidP="00230E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45501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NR_CLI-UEConTest</w:t>
            </w:r>
          </w:p>
        </w:tc>
        <w:tc>
          <w:tcPr>
            <w:tcW w:w="1134" w:type="dxa"/>
            <w:shd w:val="clear" w:color="auto" w:fill="auto"/>
          </w:tcPr>
          <w:p w:rsidR="00966E47" w:rsidRPr="00455011" w:rsidRDefault="00455011" w:rsidP="00230EC8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966E47" w:rsidRPr="00455011" w:rsidRDefault="00455011" w:rsidP="00230EC8">
            <w:pPr>
              <w:pStyle w:val="TAL"/>
              <w:rPr>
                <w:rFonts w:eastAsia="PMingLiU"/>
                <w:sz w:val="16"/>
                <w:szCs w:val="16"/>
                <w:lang w:val="en-US" w:eastAsia="zh-TW"/>
              </w:rPr>
            </w:pPr>
            <w:r w:rsidRPr="00455011">
              <w:rPr>
                <w:rFonts w:eastAsia="PMingLiU" w:hint="eastAsia"/>
                <w:sz w:val="16"/>
                <w:szCs w:val="16"/>
                <w:lang w:val="en-US" w:eastAsia="zh-TW"/>
              </w:rPr>
              <w:t>38.533</w:t>
            </w:r>
          </w:p>
        </w:tc>
      </w:tr>
    </w:tbl>
    <w:p w:rsidR="00B055BE" w:rsidRDefault="00B055BE" w:rsidP="00F90AFF"/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9630B7">
        <w:t>31177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10</w:t>
      </w:r>
      <w:r w:rsidR="00F90AFF" w:rsidRPr="006A1C35">
        <w:t xml:space="preserve"> (post RAN#</w:t>
      </w:r>
      <w:r w:rsidR="0092569C" w:rsidRPr="006A1C35">
        <w:t>9</w:t>
      </w:r>
      <w:r w:rsidR="009630B7">
        <w:t>9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323" w:rsidRDefault="008A0323">
      <w:r>
        <w:separator/>
      </w:r>
    </w:p>
  </w:endnote>
  <w:endnote w:type="continuationSeparator" w:id="0">
    <w:p w:rsidR="008A0323" w:rsidRDefault="008A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323" w:rsidRDefault="008A0323">
      <w:r>
        <w:separator/>
      </w:r>
    </w:p>
  </w:footnote>
  <w:footnote w:type="continuationSeparator" w:id="0">
    <w:p w:rsidR="008A0323" w:rsidRDefault="008A0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3BD0"/>
    <w:rsid w:val="002E5A9F"/>
    <w:rsid w:val="002E681B"/>
    <w:rsid w:val="002E765C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0323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77F341D-FD86-4258-A04C-6A9F63426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2376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38</cp:revision>
  <cp:lastPrinted>2009-01-20T05:46:00Z</cp:lastPrinted>
  <dcterms:created xsi:type="dcterms:W3CDTF">2022-03-28T09:36:00Z</dcterms:created>
  <dcterms:modified xsi:type="dcterms:W3CDTF">2023-06-26T09:44:00Z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